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F29" w:rsidRDefault="004A2F29" w:rsidP="00E8623D">
      <w:pPr>
        <w:jc w:val="center"/>
        <w:rPr>
          <w:b/>
          <w:sz w:val="28"/>
          <w:szCs w:val="28"/>
        </w:rPr>
      </w:pPr>
      <w:r w:rsidRPr="00E8623D">
        <w:rPr>
          <w:b/>
          <w:sz w:val="28"/>
          <w:szCs w:val="28"/>
        </w:rPr>
        <w:t>ГРАФИК</w:t>
      </w:r>
    </w:p>
    <w:p w:rsidR="004A2F29" w:rsidRDefault="004A2F29" w:rsidP="00E862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проведения территориальных комиссий по профилактике </w:t>
      </w:r>
    </w:p>
    <w:p w:rsidR="004A2F29" w:rsidRDefault="004A2F29" w:rsidP="00E862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правонарушений сельских поселений </w:t>
      </w:r>
    </w:p>
    <w:p w:rsidR="004A2F29" w:rsidRDefault="004A2F29" w:rsidP="00E862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Щербиновский район </w:t>
      </w:r>
    </w:p>
    <w:p w:rsidR="004A2F29" w:rsidRDefault="004A2F29" w:rsidP="00E8623D">
      <w:pPr>
        <w:jc w:val="center"/>
        <w:rPr>
          <w:sz w:val="28"/>
          <w:szCs w:val="28"/>
        </w:rPr>
      </w:pPr>
      <w:r>
        <w:rPr>
          <w:sz w:val="28"/>
          <w:szCs w:val="28"/>
        </w:rPr>
        <w:t>в январе 2018 года</w:t>
      </w:r>
    </w:p>
    <w:p w:rsidR="004A2F29" w:rsidRDefault="004A2F29" w:rsidP="00E8623D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960"/>
        <w:gridCol w:w="4680"/>
      </w:tblGrid>
      <w:tr w:rsidR="004A2F29" w:rsidTr="007065FF">
        <w:tc>
          <w:tcPr>
            <w:tcW w:w="648" w:type="dxa"/>
          </w:tcPr>
          <w:p w:rsidR="004A2F29" w:rsidRPr="007065FF" w:rsidRDefault="004A2F29" w:rsidP="007065FF">
            <w:pPr>
              <w:jc w:val="center"/>
              <w:rPr>
                <w:sz w:val="28"/>
                <w:szCs w:val="28"/>
              </w:rPr>
            </w:pPr>
            <w:r w:rsidRPr="007065FF">
              <w:rPr>
                <w:sz w:val="28"/>
                <w:szCs w:val="28"/>
              </w:rPr>
              <w:t>№</w:t>
            </w:r>
          </w:p>
        </w:tc>
        <w:tc>
          <w:tcPr>
            <w:tcW w:w="3960" w:type="dxa"/>
          </w:tcPr>
          <w:p w:rsidR="004A2F29" w:rsidRPr="007065FF" w:rsidRDefault="004A2F29" w:rsidP="007065FF">
            <w:pPr>
              <w:jc w:val="center"/>
              <w:rPr>
                <w:sz w:val="28"/>
                <w:szCs w:val="28"/>
              </w:rPr>
            </w:pPr>
            <w:r w:rsidRPr="007065FF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4680" w:type="dxa"/>
          </w:tcPr>
          <w:p w:rsidR="004A2F29" w:rsidRPr="007065FF" w:rsidRDefault="004A2F29" w:rsidP="007065FF">
            <w:pPr>
              <w:jc w:val="center"/>
              <w:rPr>
                <w:sz w:val="28"/>
                <w:szCs w:val="28"/>
              </w:rPr>
            </w:pPr>
            <w:r w:rsidRPr="007065FF">
              <w:rPr>
                <w:sz w:val="28"/>
                <w:szCs w:val="28"/>
              </w:rPr>
              <w:t>Дата проведения заседания</w:t>
            </w:r>
          </w:p>
        </w:tc>
      </w:tr>
      <w:tr w:rsidR="004A2F29" w:rsidTr="007065FF">
        <w:tc>
          <w:tcPr>
            <w:tcW w:w="648" w:type="dxa"/>
          </w:tcPr>
          <w:p w:rsidR="004A2F29" w:rsidRDefault="004A2F29" w:rsidP="00B401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960" w:type="dxa"/>
          </w:tcPr>
          <w:p w:rsidR="004A2F29" w:rsidRPr="00C629CF" w:rsidRDefault="004A2F29" w:rsidP="0043522F">
            <w:pPr>
              <w:jc w:val="both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 xml:space="preserve">Щербиновское сельское </w:t>
            </w:r>
          </w:p>
          <w:p w:rsidR="004A2F29" w:rsidRPr="00C629CF" w:rsidRDefault="004A2F29" w:rsidP="0043522F">
            <w:pPr>
              <w:jc w:val="both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>поселение</w:t>
            </w:r>
          </w:p>
        </w:tc>
        <w:tc>
          <w:tcPr>
            <w:tcW w:w="4680" w:type="dxa"/>
          </w:tcPr>
          <w:p w:rsidR="004A2F29" w:rsidRPr="00C629CF" w:rsidRDefault="004A2F29" w:rsidP="0043522F">
            <w:pPr>
              <w:jc w:val="center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>24 января 2018 года</w:t>
            </w:r>
          </w:p>
          <w:p w:rsidR="004A2F29" w:rsidRPr="00C629CF" w:rsidRDefault="004A2F29" w:rsidP="0043522F">
            <w:pPr>
              <w:jc w:val="center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>в 14.00 часов</w:t>
            </w:r>
          </w:p>
        </w:tc>
      </w:tr>
      <w:tr w:rsidR="004A2F29" w:rsidTr="007065FF">
        <w:tc>
          <w:tcPr>
            <w:tcW w:w="648" w:type="dxa"/>
          </w:tcPr>
          <w:p w:rsidR="004A2F29" w:rsidRDefault="004A2F29" w:rsidP="00B401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960" w:type="dxa"/>
          </w:tcPr>
          <w:p w:rsidR="004A2F29" w:rsidRPr="00C629CF" w:rsidRDefault="004A2F29" w:rsidP="0043522F">
            <w:pPr>
              <w:jc w:val="both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>Новощербиновское сельское поселение</w:t>
            </w:r>
          </w:p>
        </w:tc>
        <w:tc>
          <w:tcPr>
            <w:tcW w:w="4680" w:type="dxa"/>
          </w:tcPr>
          <w:p w:rsidR="004A2F29" w:rsidRPr="00C629CF" w:rsidRDefault="004A2F29" w:rsidP="0043522F">
            <w:pPr>
              <w:jc w:val="center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>24 января 2018 года</w:t>
            </w:r>
          </w:p>
          <w:p w:rsidR="004A2F29" w:rsidRPr="00C629CF" w:rsidRDefault="004A2F29" w:rsidP="0043522F">
            <w:pPr>
              <w:jc w:val="center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>в 14.00 часов</w:t>
            </w:r>
          </w:p>
        </w:tc>
      </w:tr>
      <w:tr w:rsidR="004A2F29" w:rsidTr="007065FF">
        <w:tc>
          <w:tcPr>
            <w:tcW w:w="648" w:type="dxa"/>
          </w:tcPr>
          <w:p w:rsidR="004A2F29" w:rsidRPr="0029368A" w:rsidRDefault="004A2F29" w:rsidP="00B401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960" w:type="dxa"/>
          </w:tcPr>
          <w:p w:rsidR="004A2F29" w:rsidRPr="0029368A" w:rsidRDefault="004A2F29" w:rsidP="00B401C0">
            <w:pPr>
              <w:jc w:val="both"/>
              <w:rPr>
                <w:sz w:val="28"/>
                <w:szCs w:val="28"/>
              </w:rPr>
            </w:pPr>
            <w:r w:rsidRPr="0029368A">
              <w:rPr>
                <w:sz w:val="28"/>
                <w:szCs w:val="28"/>
              </w:rPr>
              <w:t>Глафировское сельское</w:t>
            </w:r>
          </w:p>
          <w:p w:rsidR="004A2F29" w:rsidRPr="0029368A" w:rsidRDefault="004A2F29" w:rsidP="00B401C0">
            <w:pPr>
              <w:jc w:val="both"/>
              <w:rPr>
                <w:sz w:val="28"/>
                <w:szCs w:val="28"/>
              </w:rPr>
            </w:pPr>
            <w:r w:rsidRPr="0029368A">
              <w:rPr>
                <w:sz w:val="28"/>
                <w:szCs w:val="28"/>
              </w:rPr>
              <w:t>поселение</w:t>
            </w:r>
          </w:p>
        </w:tc>
        <w:tc>
          <w:tcPr>
            <w:tcW w:w="4680" w:type="dxa"/>
          </w:tcPr>
          <w:p w:rsidR="004A2F29" w:rsidRPr="0029368A" w:rsidRDefault="004A2F29" w:rsidP="00B401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января 2018</w:t>
            </w:r>
            <w:r w:rsidRPr="0029368A">
              <w:rPr>
                <w:sz w:val="28"/>
                <w:szCs w:val="28"/>
              </w:rPr>
              <w:t xml:space="preserve"> года </w:t>
            </w:r>
          </w:p>
          <w:p w:rsidR="004A2F29" w:rsidRPr="0029368A" w:rsidRDefault="004A2F29" w:rsidP="00B401C0">
            <w:pPr>
              <w:jc w:val="center"/>
              <w:rPr>
                <w:sz w:val="28"/>
                <w:szCs w:val="28"/>
              </w:rPr>
            </w:pPr>
            <w:r w:rsidRPr="0029368A">
              <w:rPr>
                <w:sz w:val="28"/>
                <w:szCs w:val="28"/>
              </w:rPr>
              <w:t>в 16.00 часов</w:t>
            </w:r>
          </w:p>
        </w:tc>
      </w:tr>
      <w:tr w:rsidR="004A2F29" w:rsidTr="007065FF">
        <w:tc>
          <w:tcPr>
            <w:tcW w:w="648" w:type="dxa"/>
          </w:tcPr>
          <w:p w:rsidR="004A2F29" w:rsidRPr="00C629CF" w:rsidRDefault="004A2F29" w:rsidP="000A3520">
            <w:pPr>
              <w:jc w:val="center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>4.</w:t>
            </w:r>
          </w:p>
        </w:tc>
        <w:tc>
          <w:tcPr>
            <w:tcW w:w="3960" w:type="dxa"/>
          </w:tcPr>
          <w:p w:rsidR="004A2F29" w:rsidRPr="00C629CF" w:rsidRDefault="004A2F29" w:rsidP="0043522F">
            <w:pPr>
              <w:jc w:val="both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 xml:space="preserve">Николаевское сельское </w:t>
            </w:r>
          </w:p>
          <w:p w:rsidR="004A2F29" w:rsidRPr="00C629CF" w:rsidRDefault="004A2F29" w:rsidP="0043522F">
            <w:pPr>
              <w:jc w:val="both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>поселение</w:t>
            </w:r>
          </w:p>
        </w:tc>
        <w:tc>
          <w:tcPr>
            <w:tcW w:w="4680" w:type="dxa"/>
          </w:tcPr>
          <w:p w:rsidR="004A2F29" w:rsidRPr="00C629CF" w:rsidRDefault="004A2F29" w:rsidP="0043522F">
            <w:pPr>
              <w:jc w:val="center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>25 января 2018 года</w:t>
            </w:r>
          </w:p>
          <w:p w:rsidR="004A2F29" w:rsidRPr="00C629CF" w:rsidRDefault="004A2F29" w:rsidP="0043522F">
            <w:pPr>
              <w:jc w:val="center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>в 15.00 часов</w:t>
            </w:r>
          </w:p>
        </w:tc>
      </w:tr>
      <w:tr w:rsidR="004A2F29" w:rsidTr="007065FF">
        <w:tc>
          <w:tcPr>
            <w:tcW w:w="648" w:type="dxa"/>
          </w:tcPr>
          <w:p w:rsidR="004A2F29" w:rsidRPr="00C629CF" w:rsidRDefault="004A2F29" w:rsidP="000A3520">
            <w:pPr>
              <w:jc w:val="center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>5.</w:t>
            </w:r>
          </w:p>
        </w:tc>
        <w:tc>
          <w:tcPr>
            <w:tcW w:w="3960" w:type="dxa"/>
          </w:tcPr>
          <w:p w:rsidR="004A2F29" w:rsidRPr="00C629CF" w:rsidRDefault="004A2F29" w:rsidP="0043522F">
            <w:pPr>
              <w:jc w:val="both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 xml:space="preserve">Екатериновское сельское </w:t>
            </w:r>
          </w:p>
          <w:p w:rsidR="004A2F29" w:rsidRPr="00C629CF" w:rsidRDefault="004A2F29" w:rsidP="0043522F">
            <w:pPr>
              <w:jc w:val="both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>поселение</w:t>
            </w:r>
          </w:p>
        </w:tc>
        <w:tc>
          <w:tcPr>
            <w:tcW w:w="4680" w:type="dxa"/>
          </w:tcPr>
          <w:p w:rsidR="004A2F29" w:rsidRPr="00C629CF" w:rsidRDefault="004A2F29" w:rsidP="0043522F">
            <w:pPr>
              <w:jc w:val="center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>26 января 2018 года</w:t>
            </w:r>
          </w:p>
          <w:p w:rsidR="004A2F29" w:rsidRPr="00C629CF" w:rsidRDefault="004A2F29" w:rsidP="0043522F">
            <w:pPr>
              <w:jc w:val="center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>в 14.00 часов</w:t>
            </w:r>
          </w:p>
        </w:tc>
      </w:tr>
      <w:tr w:rsidR="004A2F29" w:rsidTr="007065FF">
        <w:tc>
          <w:tcPr>
            <w:tcW w:w="648" w:type="dxa"/>
          </w:tcPr>
          <w:p w:rsidR="004A2F29" w:rsidRPr="00C629CF" w:rsidRDefault="004A2F29" w:rsidP="00B401C0">
            <w:pPr>
              <w:jc w:val="center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>6.</w:t>
            </w:r>
          </w:p>
        </w:tc>
        <w:tc>
          <w:tcPr>
            <w:tcW w:w="3960" w:type="dxa"/>
          </w:tcPr>
          <w:p w:rsidR="004A2F29" w:rsidRPr="00C629CF" w:rsidRDefault="004A2F29" w:rsidP="0043522F">
            <w:pPr>
              <w:jc w:val="both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 xml:space="preserve">Ейскоукрепленское сельское </w:t>
            </w:r>
          </w:p>
          <w:p w:rsidR="004A2F29" w:rsidRPr="00C629CF" w:rsidRDefault="004A2F29" w:rsidP="0043522F">
            <w:pPr>
              <w:jc w:val="both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>поселение</w:t>
            </w:r>
          </w:p>
        </w:tc>
        <w:tc>
          <w:tcPr>
            <w:tcW w:w="4680" w:type="dxa"/>
          </w:tcPr>
          <w:p w:rsidR="004A2F29" w:rsidRPr="00C629CF" w:rsidRDefault="004A2F29" w:rsidP="0043522F">
            <w:pPr>
              <w:jc w:val="center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>26 января 2018 года</w:t>
            </w:r>
          </w:p>
          <w:p w:rsidR="004A2F29" w:rsidRPr="00C629CF" w:rsidRDefault="004A2F29" w:rsidP="0043522F">
            <w:pPr>
              <w:jc w:val="center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>в 15.00 часов</w:t>
            </w:r>
          </w:p>
        </w:tc>
      </w:tr>
      <w:tr w:rsidR="004A2F29" w:rsidTr="007065FF">
        <w:tc>
          <w:tcPr>
            <w:tcW w:w="648" w:type="dxa"/>
          </w:tcPr>
          <w:p w:rsidR="004A2F29" w:rsidRPr="00C629CF" w:rsidRDefault="004A2F29" w:rsidP="000A3520">
            <w:pPr>
              <w:jc w:val="center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>7.</w:t>
            </w:r>
          </w:p>
        </w:tc>
        <w:tc>
          <w:tcPr>
            <w:tcW w:w="3960" w:type="dxa"/>
          </w:tcPr>
          <w:p w:rsidR="004A2F29" w:rsidRPr="00C629CF" w:rsidRDefault="004A2F29" w:rsidP="000A3520">
            <w:pPr>
              <w:jc w:val="both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 xml:space="preserve">Старощербиновское </w:t>
            </w:r>
          </w:p>
          <w:p w:rsidR="004A2F29" w:rsidRPr="00C629CF" w:rsidRDefault="004A2F29" w:rsidP="000A3520">
            <w:pPr>
              <w:jc w:val="both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4680" w:type="dxa"/>
          </w:tcPr>
          <w:p w:rsidR="004A2F29" w:rsidRPr="00C629CF" w:rsidRDefault="004A2F29" w:rsidP="000A3520">
            <w:pPr>
              <w:jc w:val="center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>29 января 2018 года</w:t>
            </w:r>
          </w:p>
          <w:p w:rsidR="004A2F29" w:rsidRPr="00C629CF" w:rsidRDefault="004A2F29" w:rsidP="000A3520">
            <w:pPr>
              <w:jc w:val="center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>в 16.30 часов</w:t>
            </w:r>
          </w:p>
        </w:tc>
      </w:tr>
      <w:tr w:rsidR="004A2F29" w:rsidTr="007065FF">
        <w:tc>
          <w:tcPr>
            <w:tcW w:w="648" w:type="dxa"/>
          </w:tcPr>
          <w:p w:rsidR="004A2F29" w:rsidRPr="00C629CF" w:rsidRDefault="004A2F29" w:rsidP="007065FF">
            <w:pPr>
              <w:jc w:val="center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>8.</w:t>
            </w:r>
          </w:p>
        </w:tc>
        <w:tc>
          <w:tcPr>
            <w:tcW w:w="3960" w:type="dxa"/>
          </w:tcPr>
          <w:p w:rsidR="004A2F29" w:rsidRPr="00C629CF" w:rsidRDefault="004A2F29" w:rsidP="0043522F">
            <w:pPr>
              <w:jc w:val="both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>Шабельское сельское</w:t>
            </w:r>
          </w:p>
          <w:p w:rsidR="004A2F29" w:rsidRPr="00C629CF" w:rsidRDefault="004A2F29" w:rsidP="0043522F">
            <w:pPr>
              <w:jc w:val="both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>поселение</w:t>
            </w:r>
          </w:p>
        </w:tc>
        <w:tc>
          <w:tcPr>
            <w:tcW w:w="4680" w:type="dxa"/>
          </w:tcPr>
          <w:p w:rsidR="004A2F29" w:rsidRPr="00C629CF" w:rsidRDefault="004A2F29" w:rsidP="0043522F">
            <w:pPr>
              <w:jc w:val="center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>31 января 2018 года</w:t>
            </w:r>
          </w:p>
          <w:p w:rsidR="004A2F29" w:rsidRPr="00C629CF" w:rsidRDefault="004A2F29" w:rsidP="0043522F">
            <w:pPr>
              <w:jc w:val="center"/>
              <w:rPr>
                <w:sz w:val="28"/>
                <w:szCs w:val="28"/>
              </w:rPr>
            </w:pPr>
            <w:r w:rsidRPr="00C629CF">
              <w:rPr>
                <w:sz w:val="28"/>
                <w:szCs w:val="28"/>
              </w:rPr>
              <w:t>в 14.00 часов</w:t>
            </w:r>
          </w:p>
        </w:tc>
      </w:tr>
    </w:tbl>
    <w:p w:rsidR="004A2F29" w:rsidRDefault="004A2F29" w:rsidP="00E8623D">
      <w:pPr>
        <w:jc w:val="center"/>
        <w:rPr>
          <w:sz w:val="28"/>
          <w:szCs w:val="28"/>
        </w:rPr>
      </w:pPr>
    </w:p>
    <w:p w:rsidR="004A2F29" w:rsidRDefault="004A2F29" w:rsidP="00E8623D">
      <w:pPr>
        <w:jc w:val="center"/>
        <w:rPr>
          <w:sz w:val="28"/>
          <w:szCs w:val="28"/>
        </w:rPr>
      </w:pPr>
    </w:p>
    <w:p w:rsidR="004A2F29" w:rsidRDefault="004A2F29" w:rsidP="00E8623D">
      <w:pPr>
        <w:jc w:val="center"/>
        <w:rPr>
          <w:sz w:val="28"/>
          <w:szCs w:val="28"/>
        </w:rPr>
      </w:pPr>
    </w:p>
    <w:p w:rsidR="004A2F29" w:rsidRDefault="004A2F29" w:rsidP="00835F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отдела </w:t>
      </w:r>
    </w:p>
    <w:p w:rsidR="004A2F29" w:rsidRDefault="004A2F29" w:rsidP="00835F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взаимодействию с правоохранительными </w:t>
      </w:r>
    </w:p>
    <w:p w:rsidR="004A2F29" w:rsidRDefault="004A2F29" w:rsidP="00835F0D">
      <w:pPr>
        <w:jc w:val="both"/>
        <w:rPr>
          <w:sz w:val="28"/>
          <w:szCs w:val="28"/>
        </w:rPr>
      </w:pPr>
      <w:r>
        <w:rPr>
          <w:sz w:val="28"/>
          <w:szCs w:val="28"/>
        </w:rPr>
        <w:t>органами и казачеством администрации</w:t>
      </w:r>
    </w:p>
    <w:p w:rsidR="004A2F29" w:rsidRDefault="004A2F29" w:rsidP="00835F0D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A2F29" w:rsidRPr="00E8623D" w:rsidRDefault="004A2F29" w:rsidP="00835F0D">
      <w:pPr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 район                                                                       Е.Н.Титаренко</w:t>
      </w:r>
    </w:p>
    <w:sectPr w:rsidR="004A2F29" w:rsidRPr="00E8623D" w:rsidSect="004E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42D1"/>
    <w:rsid w:val="00064062"/>
    <w:rsid w:val="00092CAC"/>
    <w:rsid w:val="000A3520"/>
    <w:rsid w:val="00112572"/>
    <w:rsid w:val="00177E4A"/>
    <w:rsid w:val="001801C2"/>
    <w:rsid w:val="00192890"/>
    <w:rsid w:val="00192D69"/>
    <w:rsid w:val="00195A96"/>
    <w:rsid w:val="001963BA"/>
    <w:rsid w:val="001B1C8D"/>
    <w:rsid w:val="001C63C9"/>
    <w:rsid w:val="0029368A"/>
    <w:rsid w:val="002A5B32"/>
    <w:rsid w:val="002B6759"/>
    <w:rsid w:val="002E2CC5"/>
    <w:rsid w:val="002F7382"/>
    <w:rsid w:val="00300A69"/>
    <w:rsid w:val="003144BB"/>
    <w:rsid w:val="003743EB"/>
    <w:rsid w:val="00384210"/>
    <w:rsid w:val="00385AC2"/>
    <w:rsid w:val="003D72BC"/>
    <w:rsid w:val="004103D8"/>
    <w:rsid w:val="00417F90"/>
    <w:rsid w:val="0043522F"/>
    <w:rsid w:val="00446E28"/>
    <w:rsid w:val="00477053"/>
    <w:rsid w:val="0049299B"/>
    <w:rsid w:val="004A2F29"/>
    <w:rsid w:val="004A4851"/>
    <w:rsid w:val="004E23DA"/>
    <w:rsid w:val="004F0D49"/>
    <w:rsid w:val="005002F5"/>
    <w:rsid w:val="00512A6F"/>
    <w:rsid w:val="00512C89"/>
    <w:rsid w:val="005776E4"/>
    <w:rsid w:val="005942D1"/>
    <w:rsid w:val="00675761"/>
    <w:rsid w:val="0069227D"/>
    <w:rsid w:val="006D7060"/>
    <w:rsid w:val="007065FF"/>
    <w:rsid w:val="007C4A10"/>
    <w:rsid w:val="007D4E36"/>
    <w:rsid w:val="007E7EC3"/>
    <w:rsid w:val="00833541"/>
    <w:rsid w:val="00835F0D"/>
    <w:rsid w:val="00880071"/>
    <w:rsid w:val="008C02B1"/>
    <w:rsid w:val="00974289"/>
    <w:rsid w:val="00A14150"/>
    <w:rsid w:val="00A166B0"/>
    <w:rsid w:val="00A57B2E"/>
    <w:rsid w:val="00A663F0"/>
    <w:rsid w:val="00A6644C"/>
    <w:rsid w:val="00A77247"/>
    <w:rsid w:val="00B401C0"/>
    <w:rsid w:val="00B51AF5"/>
    <w:rsid w:val="00B67ABF"/>
    <w:rsid w:val="00BB0963"/>
    <w:rsid w:val="00C629CF"/>
    <w:rsid w:val="00C83775"/>
    <w:rsid w:val="00C913EF"/>
    <w:rsid w:val="00CD5D8A"/>
    <w:rsid w:val="00DE22F1"/>
    <w:rsid w:val="00DE7CA6"/>
    <w:rsid w:val="00E07481"/>
    <w:rsid w:val="00E2726F"/>
    <w:rsid w:val="00E3551D"/>
    <w:rsid w:val="00E46DD3"/>
    <w:rsid w:val="00E8623D"/>
    <w:rsid w:val="00EA1C2D"/>
    <w:rsid w:val="00F563D0"/>
    <w:rsid w:val="00FE05E2"/>
    <w:rsid w:val="00FE4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D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locked/>
    <w:rsid w:val="00E8623D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983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318</TotalTime>
  <Pages>1</Pages>
  <Words>153</Words>
  <Characters>875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Eremenko</dc:creator>
  <cp:keywords/>
  <dc:description/>
  <cp:lastModifiedBy>User</cp:lastModifiedBy>
  <cp:revision>35</cp:revision>
  <cp:lastPrinted>2018-01-09T06:36:00Z</cp:lastPrinted>
  <dcterms:created xsi:type="dcterms:W3CDTF">2017-02-13T11:57:00Z</dcterms:created>
  <dcterms:modified xsi:type="dcterms:W3CDTF">2018-01-09T06:36:00Z</dcterms:modified>
</cp:coreProperties>
</file>